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BARBOR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Apr.1424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by Edmund Lacy, Bishop of Exeter,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chapel of the Bishop’s Palace in Exeter.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pp.88-9)</w:t>
      </w: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6FA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6FA" w:rsidRPr="00796598" w:rsidRDefault="005C76FA" w:rsidP="005C76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</w:p>
    <w:p w:rsidR="00DD5B8A" w:rsidRPr="005C76F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C76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6FA" w:rsidRDefault="005C76FA" w:rsidP="00564E3C">
      <w:pPr>
        <w:spacing w:after="0" w:line="240" w:lineRule="auto"/>
      </w:pPr>
      <w:r>
        <w:separator/>
      </w:r>
    </w:p>
  </w:endnote>
  <w:endnote w:type="continuationSeparator" w:id="0">
    <w:p w:rsidR="005C76FA" w:rsidRDefault="005C76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C76FA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6FA" w:rsidRDefault="005C76FA" w:rsidP="00564E3C">
      <w:pPr>
        <w:spacing w:after="0" w:line="240" w:lineRule="auto"/>
      </w:pPr>
      <w:r>
        <w:separator/>
      </w:r>
    </w:p>
  </w:footnote>
  <w:footnote w:type="continuationSeparator" w:id="0">
    <w:p w:rsidR="005C76FA" w:rsidRDefault="005C76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6FA"/>
    <w:rsid w:val="00372DC6"/>
    <w:rsid w:val="00564E3C"/>
    <w:rsid w:val="005C76FA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CCC56"/>
  <w15:chartTrackingRefBased/>
  <w15:docId w15:val="{63DF33FC-7D23-4F32-A966-2C3A0EBC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2016-02-24T17:03:00Z</dcterms:created>
  <dcterms:modified xsi:type="dcterms:W3CDTF">2016-02-24T17:04:00Z</dcterms:modified>
</cp:coreProperties>
</file>